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proofErr w:type="gramStart"/>
            <w:r>
              <w:rPr>
                <w:sz w:val="18"/>
                <w:szCs w:val="18"/>
              </w:rPr>
              <w:t>е</w:t>
            </w:r>
            <w:proofErr w:type="gramEnd"/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D2A13" w:rsidRDefault="00744310" w:rsidP="0045536F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45536F" w:rsidRPr="0045536F">
        <w:rPr>
          <w:rFonts w:eastAsia="Arial"/>
          <w:b/>
          <w:kern w:val="3"/>
          <w:sz w:val="24"/>
          <w:szCs w:val="24"/>
          <w:lang w:eastAsia="zh-CN"/>
        </w:rPr>
        <w:t xml:space="preserve">г. Бугульма, ул. </w:t>
      </w:r>
      <w:proofErr w:type="spellStart"/>
      <w:r w:rsidR="0045536F" w:rsidRPr="0045536F">
        <w:rPr>
          <w:rFonts w:eastAsia="Arial"/>
          <w:b/>
          <w:kern w:val="3"/>
          <w:sz w:val="24"/>
          <w:szCs w:val="24"/>
          <w:lang w:eastAsia="zh-CN"/>
        </w:rPr>
        <w:t>Газинура</w:t>
      </w:r>
      <w:proofErr w:type="spellEnd"/>
      <w:r w:rsidR="0045536F" w:rsidRPr="0045536F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</w:p>
    <w:p w:rsidR="0045536F" w:rsidRDefault="0045536F" w:rsidP="0045536F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45536F">
        <w:rPr>
          <w:rFonts w:eastAsia="Arial"/>
          <w:b/>
          <w:kern w:val="3"/>
          <w:sz w:val="24"/>
          <w:szCs w:val="24"/>
          <w:lang w:eastAsia="zh-CN"/>
        </w:rPr>
        <w:t>Гафиатуллина, д. 27</w:t>
      </w:r>
    </w:p>
    <w:p w:rsidR="0045536F" w:rsidRDefault="0045536F" w:rsidP="0045536F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3D3249" w:rsidRDefault="0010435B" w:rsidP="00A67192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714D9F" w:rsidRPr="00714D9F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3D3249" w:rsidRPr="003D3249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A67192">
        <w:rPr>
          <w:color w:val="000000"/>
          <w:kern w:val="3"/>
          <w:sz w:val="24"/>
          <w:szCs w:val="24"/>
          <w:lang w:eastAsia="zh-CN" w:bidi="hi-IN"/>
        </w:rPr>
        <w:t xml:space="preserve"> крыши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A67192" w:rsidRPr="00A67192">
        <w:rPr>
          <w:b/>
          <w:color w:val="000000"/>
          <w:kern w:val="3"/>
          <w:sz w:val="24"/>
          <w:szCs w:val="24"/>
          <w:lang w:eastAsia="zh-CN" w:bidi="hi-IN"/>
        </w:rPr>
        <w:t>5 200 000,00</w:t>
      </w:r>
      <w:r w:rsidR="003D324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рублей,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67192" w:rsidRPr="00A67192">
        <w:rPr>
          <w:b/>
          <w:bCs/>
          <w:color w:val="000000"/>
          <w:kern w:val="3"/>
          <w:sz w:val="24"/>
          <w:szCs w:val="24"/>
          <w:lang w:eastAsia="zh-CN" w:bidi="hi-IN"/>
        </w:rPr>
        <w:t>104 000,00</w:t>
      </w:r>
      <w:r w:rsidR="00A67192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67192" w:rsidRPr="00A67192">
        <w:rPr>
          <w:b/>
          <w:bCs/>
          <w:color w:val="000000"/>
          <w:kern w:val="3"/>
          <w:sz w:val="24"/>
          <w:szCs w:val="24"/>
          <w:lang w:eastAsia="zh-CN" w:bidi="hi-IN"/>
        </w:rPr>
        <w:t>78 000,00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87327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C4291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D3249"/>
    <w:rsid w:val="003E1594"/>
    <w:rsid w:val="003E3785"/>
    <w:rsid w:val="003F536A"/>
    <w:rsid w:val="004016FE"/>
    <w:rsid w:val="00414992"/>
    <w:rsid w:val="00422AF7"/>
    <w:rsid w:val="00424407"/>
    <w:rsid w:val="00450488"/>
    <w:rsid w:val="00450C31"/>
    <w:rsid w:val="0045536F"/>
    <w:rsid w:val="00467F8A"/>
    <w:rsid w:val="0048460B"/>
    <w:rsid w:val="004A0425"/>
    <w:rsid w:val="004C34D1"/>
    <w:rsid w:val="004D2A13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86CA9"/>
    <w:rsid w:val="006B2FF2"/>
    <w:rsid w:val="006B7E99"/>
    <w:rsid w:val="006C184E"/>
    <w:rsid w:val="006D28FC"/>
    <w:rsid w:val="006E1272"/>
    <w:rsid w:val="007017A6"/>
    <w:rsid w:val="00714D9F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D5ECF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B5A33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CBD"/>
    <w:rsid w:val="00A40169"/>
    <w:rsid w:val="00A40B2D"/>
    <w:rsid w:val="00A41BAA"/>
    <w:rsid w:val="00A45A87"/>
    <w:rsid w:val="00A467C9"/>
    <w:rsid w:val="00A52095"/>
    <w:rsid w:val="00A5776C"/>
    <w:rsid w:val="00A67192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6C55"/>
    <w:rsid w:val="00CB04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5698C-F035-4590-B899-71AC40091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22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2530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28</cp:revision>
  <cp:lastPrinted>2023-02-01T06:27:00Z</cp:lastPrinted>
  <dcterms:created xsi:type="dcterms:W3CDTF">2024-06-18T11:39:00Z</dcterms:created>
  <dcterms:modified xsi:type="dcterms:W3CDTF">2024-07-01T06:51:00Z</dcterms:modified>
</cp:coreProperties>
</file>